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E701FE" w:rsidTr="00E701FE" w14:paraId="73E22EC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1FE" w:rsidRDefault="00E701FE" w14:paraId="0465C474" w14:textId="049763AF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1FE" w:rsidRDefault="00E701FE" w14:paraId="4F2E3BD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E701FE" w:rsidRDefault="00E701FE" w14:paraId="3BBA1BD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E701FE" w:rsidRDefault="00E701FE" w14:paraId="6DCBE40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E701FE" w:rsidRDefault="00E701FE" w14:paraId="41F8766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E701FE" w:rsidP="00E701FE" w:rsidRDefault="00E701FE" w14:paraId="472A0D7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E701FE" w:rsidP="00E701FE" w:rsidRDefault="00E701FE" w14:paraId="33547C42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E701FE" w:rsidP="00E701FE" w:rsidRDefault="00E701FE" w14:paraId="4B2FAF8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St-2507/2019</w:t>
      </w:r>
    </w:p>
    <w:p w:rsidR="00E701FE" w:rsidP="00E701FE" w:rsidRDefault="00E701FE" w14:paraId="7F6D35FD" w14:textId="77777777">
      <w:pPr>
        <w:tabs>
          <w:tab w:val="left" w:pos="709"/>
        </w:tabs>
      </w:pPr>
      <w:r>
        <w:t xml:space="preserve"> </w:t>
      </w:r>
    </w:p>
    <w:p w:rsidR="00E701FE" w:rsidP="00E701FE" w:rsidRDefault="00E701FE" w14:paraId="1BBD1F5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E701FE" w:rsidP="00E701FE" w:rsidRDefault="00E701FE" w14:paraId="41687D8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E701FE" w:rsidP="00E701FE" w:rsidRDefault="00E701FE" w14:paraId="60A3DECF" w14:textId="77777777">
      <w:pPr>
        <w:tabs>
          <w:tab w:val="left" w:pos="709"/>
        </w:tabs>
      </w:pPr>
    </w:p>
    <w:p w:rsidR="00E701FE" w:rsidP="00E701FE" w:rsidRDefault="00E701FE" w14:paraId="09A78B5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E701FE" w:rsidP="00E701FE" w:rsidRDefault="00E701FE" w14:paraId="7B99177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E701FE" w:rsidP="00E701FE" w:rsidRDefault="00E701FE" w14:paraId="3B25228B" w14:textId="77777777">
      <w:pPr>
        <w:tabs>
          <w:tab w:val="left" w:pos="709"/>
        </w:tabs>
      </w:pPr>
    </w:p>
    <w:p w:rsidR="00E701FE" w:rsidP="00E701FE" w:rsidRDefault="00E701FE" w14:paraId="1AAAF5E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E701FE" w:rsidP="00E701FE" w:rsidRDefault="00E701FE" w14:paraId="2BA87CB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E701FE" w:rsidP="00E701FE" w:rsidRDefault="00E701FE" w14:paraId="79C5D54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E701FE" w:rsidP="00E701FE" w:rsidRDefault="00E701FE" w14:paraId="3594836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E701FE" w:rsidP="00E701FE" w:rsidRDefault="00E701FE" w14:paraId="1D81C223" w14:textId="77777777">
      <w:pPr>
        <w:tabs>
          <w:tab w:val="left" w:pos="709"/>
        </w:tabs>
      </w:pPr>
    </w:p>
    <w:p w:rsidR="00E701FE" w:rsidP="00E701FE" w:rsidRDefault="00E701FE" w14:paraId="160189A4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E701FE" w:rsidP="00E701FE" w:rsidRDefault="00E701FE" w14:paraId="540A12A6" w14:textId="77777777">
      <w:pPr>
        <w:tabs>
          <w:tab w:val="left" w:pos="709"/>
        </w:tabs>
        <w:jc w:val="both"/>
      </w:pPr>
    </w:p>
    <w:p w:rsidR="00E701FE" w:rsidP="00E701FE" w:rsidRDefault="00E701FE" w14:paraId="217A3B61" w14:textId="77777777">
      <w:pPr>
        <w:tabs>
          <w:tab w:val="left" w:pos="709"/>
        </w:tabs>
      </w:pPr>
      <w:r>
        <w:t xml:space="preserve"> </w:t>
      </w:r>
      <w:r>
        <w:tab/>
        <w:t>17. St-2507/2019</w:t>
      </w:r>
    </w:p>
    <w:p w:rsidR="00E701FE" w:rsidP="00E701FE" w:rsidRDefault="00E701FE" w14:paraId="6944C03E" w14:textId="77777777">
      <w:pPr>
        <w:tabs>
          <w:tab w:val="left" w:pos="709"/>
        </w:tabs>
      </w:pPr>
    </w:p>
    <w:p w:rsidR="00E701FE" w:rsidP="00E701FE" w:rsidRDefault="00E701FE" w14:paraId="0D8FF9B8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E701FE" w:rsidP="00E701FE" w:rsidRDefault="00E701FE" w14:paraId="676BD099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E701FE" w:rsidP="00E701FE" w:rsidRDefault="00E701FE" w14:paraId="2E2E65BC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E701FE" w:rsidP="00E701FE" w:rsidRDefault="00E701FE" w14:paraId="4501A334" w14:textId="77777777">
      <w:pPr>
        <w:tabs>
          <w:tab w:val="left" w:pos="709"/>
        </w:tabs>
        <w:jc w:val="both"/>
      </w:pPr>
    </w:p>
    <w:p w:rsidR="00E701FE" w:rsidP="00E701FE" w:rsidRDefault="00E701FE" w14:paraId="6ADEEDC9" w14:textId="77777777">
      <w:pPr>
        <w:tabs>
          <w:tab w:val="left" w:pos="709"/>
        </w:tabs>
        <w:jc w:val="both"/>
      </w:pPr>
      <w:r>
        <w:t xml:space="preserve">protiv </w:t>
      </w:r>
    </w:p>
    <w:p w:rsidR="00E701FE" w:rsidP="00E701FE" w:rsidRDefault="00E701FE" w14:paraId="05552771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E701FE" w:rsidP="00E701FE" w:rsidRDefault="00E701FE" w14:paraId="2ED6D16D" w14:textId="77777777">
      <w:pPr>
        <w:tabs>
          <w:tab w:val="left" w:pos="709"/>
        </w:tabs>
        <w:ind w:left="708"/>
        <w:jc w:val="both"/>
      </w:pPr>
      <w:r>
        <w:tab/>
        <w:t>EKOLOŠKI GLASNIK d.o.o.  u likvidaciji, Velika Gorica, Donja Lomnica, Duga ulica 3, OIB: 55444155736</w:t>
      </w:r>
    </w:p>
    <w:p w:rsidR="00E701FE" w:rsidP="00E701FE" w:rsidRDefault="00E701FE" w14:paraId="022CFEFE" w14:textId="77777777">
      <w:pPr>
        <w:tabs>
          <w:tab w:val="left" w:pos="709"/>
        </w:tabs>
        <w:ind w:left="708"/>
        <w:jc w:val="both"/>
      </w:pPr>
    </w:p>
    <w:p w:rsidR="00E701FE" w:rsidP="00E701FE" w:rsidRDefault="00E701FE" w14:paraId="133F1930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E701FE" w:rsidP="00E701FE" w:rsidRDefault="00E701FE" w14:paraId="76B601C8" w14:textId="77777777">
      <w:pPr>
        <w:tabs>
          <w:tab w:val="left" w:pos="709"/>
        </w:tabs>
        <w:jc w:val="both"/>
      </w:pPr>
    </w:p>
    <w:p w:rsidR="00E701FE" w:rsidP="00E701FE" w:rsidRDefault="00E701FE" w14:paraId="3F6F411B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E701FE" w:rsidP="00E701FE" w:rsidRDefault="00E701FE" w14:paraId="2A216E6B" w14:textId="77777777">
      <w:pPr>
        <w:tabs>
          <w:tab w:val="left" w:pos="709"/>
        </w:tabs>
      </w:pPr>
    </w:p>
    <w:p w:rsidR="00E701FE" w:rsidP="00E701FE" w:rsidRDefault="00E701FE" w14:paraId="5F95CEE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E701FE" w:rsidP="00E701FE" w:rsidRDefault="00E701FE" w14:paraId="112F00BC" w14:textId="77777777">
      <w:pPr>
        <w:tabs>
          <w:tab w:val="left" w:pos="709"/>
        </w:tabs>
      </w:pPr>
    </w:p>
    <w:p w:rsidR="00E701FE" w:rsidP="00E701FE" w:rsidRDefault="00E701FE" w14:paraId="533BE21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E701FE" w:rsidP="00E701FE" w:rsidRDefault="00E701FE" w14:paraId="3B5D9C9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701FE" w:rsidP="00E701FE" w:rsidRDefault="00E701FE" w14:paraId="114D3FF3" w14:textId="77777777">
      <w:pPr>
        <w:tabs>
          <w:tab w:val="left" w:pos="709"/>
        </w:tabs>
      </w:pPr>
    </w:p>
    <w:p w:rsidR="00E701FE" w:rsidP="00E701FE" w:rsidRDefault="00E701FE" w14:paraId="5B9B00C0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0DE1B6C" w14:textId="00DE1B6C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1FE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701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01F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01F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01F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01F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E701F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701F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01F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70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1F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1F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1F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1F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1F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01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1F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805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St-2507/2019</izvorni_sadrzaj>
    <derivirana_varijabla naziv="DomainObject.Predmet.OznakaBroj_1">St-2507/2019</derivirana_varijabla>
  </DomainObject.Predmet.OznakaBroj>
  <DomainObject.Predmet.OznakaBrojOptuznogAkta>
    <izvorni_sadrzaj>04-06-19-4362</izvorni_sadrzaj>
    <derivirana_varijabla naziv="DomainObject.Predmet.OznakaBrojOptuznogAkta_1">04-06-19-4362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EKOLOŠKI GLASNIK d.o.o.  u likvidaciji</izvorni_sadrzaj>
    <derivirana_varijabla naziv="DomainObject.Predmet.ProtustrankaFormated_1">  EKOLOŠKI GLASNIK d.o.o.  u likvidaciji</derivirana_varijabla>
  </DomainObject.Predmet.ProtustrankaFormated>
  <DomainObject.Predmet.ProtustrankaFormatedOIB>
    <izvorni_sadrzaj>  EKOLOŠKI GLASNIK d.o.o.  u likvidaciji, OIB 55444155736</izvorni_sadrzaj>
    <derivirana_varijabla naziv="DomainObject.Predmet.ProtustrankaFormatedOIB_1">  EKOLOŠKI GLASNIK d.o.o.  u likvidaciji, OIB 55444155736</derivirana_varijabla>
  </DomainObject.Predmet.ProtustrankaFormatedOIB>
  <DomainObject.Predmet.ProtustrankaFormatedWithAdress>
    <izvorni_sadrzaj> EKOLOŠKI GLASNIK d.o.o.  u likvidaciji, Donja Lomnica, Duga ulica 3, 10410 Velika Gorica</izvorni_sadrzaj>
    <derivirana_varijabla naziv="DomainObject.Predmet.ProtustrankaFormatedWithAdress_1"> EKOLOŠKI GLASNIK d.o.o.  u likvidaciji, Donja Lomnica, Duga ulica 3, 10410 Velika Gorica</derivirana_varijabla>
  </DomainObject.Predmet.ProtustrankaFormatedWithAdress>
  <DomainObject.Predmet.ProtustrankaFormatedWithAdressOIB>
    <izvorni_sadrzaj> EKOLOŠKI GLASNIK d.o.o.  u likvidaciji, OIB 55444155736, Donja Lomnica, Duga ulica 3, 10410 Velika Gorica</izvorni_sadrzaj>
    <derivirana_varijabla naziv="DomainObject.Predmet.ProtustrankaFormatedWithAdressOIB_1"> EKOLOŠKI GLASNIK d.o.o.  u likvidaciji, OIB 55444155736, Donja Lomnica, Duga ulica 3, 10410 Velika Gorica</derivirana_varijabla>
  </DomainObject.Predmet.ProtustrankaFormatedWithAdressOIB>
  <DomainObject.Predmet.ProtustrankaWithAdress>
    <izvorni_sadrzaj>EKOLOŠKI GLASNIK d.o.o.  u likvidaciji Donja Lomnica, Duga ulica 3, 10410 Velika Gorica</izvorni_sadrzaj>
    <derivirana_varijabla naziv="DomainObject.Predmet.ProtustrankaWithAdress_1">EKOLOŠKI GLASNIK d.o.o.  u likvidaciji Donja Lomnica, Duga ulica 3, 10410 Velika Gorica</derivirana_varijabla>
  </DomainObject.Predmet.ProtustrankaWithAdress>
  <DomainObject.Predmet.ProtustrankaWithAdressOIB>
    <izvorni_sadrzaj>EKOLOŠKI GLASNIK d.o.o.  u likvidaciji, OIB 55444155736, Donja Lomnica, Duga ulica 3, 10410 Velika Gorica</izvorni_sadrzaj>
    <derivirana_varijabla naziv="DomainObject.Predmet.ProtustrankaWithAdressOIB_1">EKOLOŠKI GLASNIK d.o.o.  u likvidaciji, OIB 55444155736, Donja Lomnica, Duga ulica 3, 10410 Velika Gorica</derivirana_varijabla>
  </DomainObject.Predmet.ProtustrankaWithAdressOIB>
  <DomainObject.Predmet.ProtustrankaNazivFormated>
    <izvorni_sadrzaj>EKOLOŠKI GLASNIK d.o.o.  u likvidaciji</izvorni_sadrzaj>
    <derivirana_varijabla naziv="DomainObject.Predmet.ProtustrankaNazivFormated_1">EKOLOŠKI GLASNIK d.o.o.  u likvidaciji</derivirana_varijabla>
  </DomainObject.Predmet.ProtustrankaNazivFormated>
  <DomainObject.Predmet.ProtustrankaNazivFormatedOIB>
    <izvorni_sadrzaj>EKOLOŠKI GLASNIK d.o.o.  u likvidaciji, OIB 55444155736</izvorni_sadrzaj>
    <derivirana_varijabla naziv="DomainObject.Predmet.ProtustrankaNazivFormatedOIB_1">EKOLOŠKI GLASNIK d.o.o.  u likvidaciji, OIB 55444155736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EKOLOŠKI GLASNIK d.o.o.  u likvidaciji</item>
    </izvorni_sadrzaj>
    <derivirana_varijabla naziv="DomainObject.Predmet.ProtuStrankaListFormated_1">
      <item>EKOLOŠKI GLASNIK d.o.o.  u likvidaciji</item>
    </derivirana_varijabla>
  </DomainObject.Predmet.ProtuStrankaListFormated>
  <DomainObject.Predmet.ProtuStrankaListFormatedOIB>
    <izvorni_sadrzaj>
      <item>EKOLOŠKI GLASNIK d.o.o.  u likvidaciji, OIB 55444155736</item>
    </izvorni_sadrzaj>
    <derivirana_varijabla naziv="DomainObject.Predmet.ProtuStrankaListFormatedOIB_1">
      <item>EKOLOŠKI GLASNIK d.o.o.  u likvidaciji, OIB 55444155736</item>
    </derivirana_varijabla>
  </DomainObject.Predmet.ProtuStrankaListFormatedOIB>
  <DomainObject.Predmet.ProtuStrankaListFormatedWithAdress>
    <izvorni_sadrzaj>
      <item>EKOLOŠKI GLASNIK d.o.o.  u likvidaciji, Donja Lomnica, Duga ulica 3, 10410 Velika Gorica</item>
    </izvorni_sadrzaj>
    <derivirana_varijabla naziv="DomainObject.Predmet.ProtuStrankaListFormatedWithAdress_1">
      <item>EKOLOŠKI GLASNIK d.o.o.  u likvidaciji, Donja Lomnica, Duga ulica 3, 10410 Velika Gorica</item>
    </derivirana_varijabla>
  </DomainObject.Predmet.ProtuStrankaListFormatedWithAdress>
  <DomainObject.Predmet.ProtuStrankaListFormatedWithAdressOIB>
    <izvorni_sadrzaj>
      <item>EKOLOŠKI GLASNIK d.o.o.  u likvidaciji, OIB 55444155736, Donja Lomnica, Duga ulica 3, 10410 Velika Gorica</item>
    </izvorni_sadrzaj>
    <derivirana_varijabla naziv="DomainObject.Predmet.ProtuStrankaListFormatedWithAdressOIB_1">
      <item>EKOLOŠKI GLASNIK d.o.o.  u likvidaciji, OIB 55444155736, Donja Lomnica, Duga ulica 3, 10410 Velika Gorica</item>
    </derivirana_varijabla>
  </DomainObject.Predmet.ProtuStrankaListFormatedWithAdressOIB>
  <DomainObject.Predmet.ProtuStrankaListNazivFormated>
    <izvorni_sadrzaj>
      <item>EKOLOŠKI GLASNIK d.o.o.  u likvidaciji</item>
    </izvorni_sadrzaj>
    <derivirana_varijabla naziv="DomainObject.Predmet.ProtuStrankaListNazivFormated_1">
      <item>EKOLOŠKI GLASNIK d.o.o.  u likvidaciji</item>
    </derivirana_varijabla>
  </DomainObject.Predmet.ProtuStrankaListNazivFormated>
  <DomainObject.Predmet.ProtuStrankaListNazivFormatedOIB>
    <izvorni_sadrzaj>
      <item>EKOLOŠKI GLASNIK d.o.o.  u likvidaciji, OIB 55444155736</item>
    </izvorni_sadrzaj>
    <derivirana_varijabla naziv="DomainObject.Predmet.ProtuStrankaListNazivFormatedOIB_1">
      <item>EKOLOŠKI GLASNIK d.o.o.  u likvidaciji, OIB 55444155736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EKOLOŠKI GLASNIK d.o.o.  u likvidaciji</izvorni_sadrzaj>
    <derivirana_varijabla naziv="DomainObject.Predmet.ProtustrankaIDrugi_1">EKOLOŠKI GLASNIK d.o.o. 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EKOLOŠKI GLASNIK d.o.o.  u likvidaciji, OIB 55444155736, Donja Lomnica, Duga ulica 3, 10410 Velika Gorica</izvorni_sadrzaj>
    <derivirana_varijabla naziv="DomainObject.Predmet.ProtustrankaIDrugiAdressOIB_1">EKOLOŠKI GLASNIK d.o.o.  u likvidaciji, OIB 55444155736, Donja Lomnica, Duga ulica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EKOLOŠKI GLASNIK d.o.o.  u likvidaciji</item>
      <item>Financijska agencija</item>
    </izvorni_sadrzaj>
    <derivirana_varijabla naziv="DomainObject.Predmet.SudioniciListNaziv_1">
      <item>EKOLOŠKI GLASNIK d.o.o.  u likvidaciji</item>
      <item>Financijska agencija</item>
    </derivirana_varijabla>
  </DomainObject.Predmet.SudioniciListNaziv>
  <DomainObject.Predmet.SudioniciListAdressOIB>
    <izvorni_sadrzaj>
      <item>EKOLOŠKI GLASNIK d.o.o.  u likvidaciji, OIB 55444155736, Donja Lomnica, Duga ulica 3,10410 Velika Gorica</item>
      <item>Financijska agencija, OIB 85821130368, TRG SVIBANJSKIH ŽRTAVA 1995. 1,10000 Zagreb</item>
    </izvorni_sadrzaj>
    <derivirana_varijabla naziv="DomainObject.Predmet.SudioniciListAdressOIB_1">
      <item>EKOLOŠKI GLASNIK d.o.o.  u likvidaciji, OIB 55444155736, Donja Lomnica, Duga ulica 3,10410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55444155736</item>
      <item>, OIB 85821130368</item>
    </izvorni_sadrzaj>
    <derivirana_varijabla naziv="DomainObject.Predmet.SudioniciListNazivOIB_1">
      <item>, OIB 55444155736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144</properties:Words>
  <properties:Characters>851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